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002D3375" w:rsidRDefault="00997F14" w14:paraId="0DF2C4D7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3576134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E1A67" w:rsidP="00CE1A67" w:rsidRDefault="0071620A" w14:paraId="2C626310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FB6400">
        <w:rPr>
          <w:rFonts w:ascii="Corbel" w:hAnsi="Corbel"/>
          <w:i/>
          <w:smallCaps/>
          <w:sz w:val="24"/>
          <w:szCs w:val="24"/>
        </w:rPr>
        <w:t xml:space="preserve"> </w:t>
      </w:r>
      <w:r w:rsidR="00CE1A67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P="00EA4832" w:rsidRDefault="00EA4832" w14:paraId="58F383CB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name="_GoBack" w:id="0"/>
      <w:bookmarkEnd w:id="0"/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1113E043" w14:textId="3ED3CCF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454C69">
        <w:rPr>
          <w:rFonts w:ascii="Corbel" w:hAnsi="Corbel"/>
          <w:sz w:val="20"/>
          <w:szCs w:val="20"/>
        </w:rPr>
        <w:t>202</w:t>
      </w:r>
      <w:r w:rsidR="00CE1A67">
        <w:rPr>
          <w:rFonts w:ascii="Corbel" w:hAnsi="Corbel"/>
          <w:sz w:val="20"/>
          <w:szCs w:val="20"/>
        </w:rPr>
        <w:t>3</w:t>
      </w:r>
      <w:r w:rsidR="00A06E19">
        <w:rPr>
          <w:rFonts w:ascii="Corbel" w:hAnsi="Corbel"/>
          <w:sz w:val="20"/>
          <w:szCs w:val="20"/>
        </w:rPr>
        <w:t>/20</w:t>
      </w:r>
      <w:r w:rsidR="00454C69">
        <w:rPr>
          <w:rFonts w:ascii="Corbel" w:hAnsi="Corbel"/>
          <w:sz w:val="20"/>
          <w:szCs w:val="20"/>
        </w:rPr>
        <w:t>2</w:t>
      </w:r>
      <w:r w:rsidR="00CE1A67">
        <w:rPr>
          <w:rFonts w:ascii="Corbel" w:hAnsi="Corbel"/>
          <w:sz w:val="20"/>
          <w:szCs w:val="20"/>
        </w:rPr>
        <w:t>4</w:t>
      </w:r>
    </w:p>
    <w:p w:rsidRPr="009C54AE" w:rsidR="0085747A" w:rsidP="009C54AE" w:rsidRDefault="0085747A" w14:paraId="428F11D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05ABC14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FB7579" w14:paraId="2244224A" w14:textId="77777777">
        <w:tc>
          <w:tcPr>
            <w:tcW w:w="2694" w:type="dxa"/>
            <w:vAlign w:val="center"/>
          </w:tcPr>
          <w:p w:rsidRPr="009C54AE" w:rsidR="0085747A" w:rsidP="009C54AE" w:rsidRDefault="00C05F44" w14:paraId="292314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777D9" w14:paraId="41D4F83D" w14:textId="5F50C8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Pr="009C54AE" w:rsidR="0085747A" w:rsidTr="00FB7579" w14:paraId="71950ADA" w14:textId="77777777">
        <w:tc>
          <w:tcPr>
            <w:tcW w:w="2694" w:type="dxa"/>
            <w:vAlign w:val="center"/>
          </w:tcPr>
          <w:p w:rsidRPr="009C54AE" w:rsidR="0085747A" w:rsidP="009C54AE" w:rsidRDefault="00C05F44" w14:paraId="2AE43A7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10A3A8F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FB7579" w:rsidTr="00FB7579" w14:paraId="1DA72786" w14:textId="77777777">
        <w:tc>
          <w:tcPr>
            <w:tcW w:w="2694" w:type="dxa"/>
            <w:vAlign w:val="center"/>
          </w:tcPr>
          <w:p w:rsidRPr="009C54AE" w:rsidR="00FB7579" w:rsidP="00FB7579" w:rsidRDefault="00FB7579" w14:paraId="7DCE3D3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D709C8" w14:paraId="6C0F2FBC" w14:textId="249DB1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FB7579" w:rsidTr="00FB7579" w14:paraId="396FA21B" w14:textId="77777777">
        <w:tc>
          <w:tcPr>
            <w:tcW w:w="2694" w:type="dxa"/>
            <w:vAlign w:val="center"/>
          </w:tcPr>
          <w:p w:rsidRPr="009C54AE" w:rsidR="00FB7579" w:rsidP="00FB7579" w:rsidRDefault="00FB7579" w14:paraId="30A40CA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D709C8" w14:paraId="20856B3C" w14:textId="294058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FB7579" w:rsidTr="00FB7579" w14:paraId="60B64D39" w14:textId="77777777">
        <w:tc>
          <w:tcPr>
            <w:tcW w:w="2694" w:type="dxa"/>
            <w:vAlign w:val="center"/>
          </w:tcPr>
          <w:p w:rsidRPr="009C54AE" w:rsidR="00FB7579" w:rsidP="00FB7579" w:rsidRDefault="00FB7579" w14:paraId="0AAAC05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53A0F3D0" w14:textId="6C4153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5E150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FB7579" w:rsidTr="00FB7579" w14:paraId="1699A3D8" w14:textId="77777777">
        <w:tc>
          <w:tcPr>
            <w:tcW w:w="2694" w:type="dxa"/>
            <w:vAlign w:val="center"/>
          </w:tcPr>
          <w:p w:rsidRPr="009C54AE" w:rsidR="00FB7579" w:rsidP="00FB7579" w:rsidRDefault="00FB7579" w14:paraId="4CBD7B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FB7579" w:rsidP="005E1501" w:rsidRDefault="005E1501" w14:paraId="1C3E218B" w14:textId="576B79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Pr="00705B0F" w:rsidR="00FB7579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Pr="009C54AE" w:rsidR="00FB7579" w:rsidTr="00FB7579" w14:paraId="4B1B7001" w14:textId="77777777">
        <w:tc>
          <w:tcPr>
            <w:tcW w:w="2694" w:type="dxa"/>
            <w:vAlign w:val="center"/>
          </w:tcPr>
          <w:p w:rsidRPr="009C54AE" w:rsidR="00FB7579" w:rsidP="00FB7579" w:rsidRDefault="00FB7579" w14:paraId="1F2F60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77A33454" w14:textId="1A476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FB7579" w:rsidTr="00FB7579" w14:paraId="339D9459" w14:textId="77777777">
        <w:tc>
          <w:tcPr>
            <w:tcW w:w="2694" w:type="dxa"/>
            <w:vAlign w:val="center"/>
          </w:tcPr>
          <w:p w:rsidRPr="009C54AE" w:rsidR="00FB7579" w:rsidP="00FB7579" w:rsidRDefault="00FB7579" w14:paraId="76A4A9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396E4F" w14:paraId="25F498FB" w14:textId="43A904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FB7579" w14:paraId="7CD0CE87" w14:textId="77777777">
        <w:tc>
          <w:tcPr>
            <w:tcW w:w="2694" w:type="dxa"/>
            <w:vAlign w:val="center"/>
          </w:tcPr>
          <w:p w:rsidRPr="009C54AE" w:rsidR="0085747A" w:rsidP="009C54AE" w:rsidRDefault="0085747A" w14:paraId="3F50F8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33E6F" w14:paraId="20692583" w14:textId="6FD52A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00FB7579" w14:paraId="61B3A8CA" w14:textId="77777777">
        <w:tc>
          <w:tcPr>
            <w:tcW w:w="2694" w:type="dxa"/>
            <w:vAlign w:val="center"/>
          </w:tcPr>
          <w:p w:rsidRPr="009C54AE" w:rsidR="0085747A" w:rsidP="009C54AE" w:rsidRDefault="0085747A" w14:paraId="71901D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033E6F" w:rsidRDefault="00033E6F" w14:paraId="40BE5AF1" w14:textId="4121AA05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FB7579" w14:paraId="4E0F28EE" w14:textId="77777777">
        <w:tc>
          <w:tcPr>
            <w:tcW w:w="2694" w:type="dxa"/>
            <w:vAlign w:val="center"/>
          </w:tcPr>
          <w:p w:rsidRPr="009C54AE" w:rsidR="00923D7D" w:rsidP="009C54AE" w:rsidRDefault="00923D7D" w14:paraId="445F34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735565" w14:paraId="135C1144" w14:textId="4D55F8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9D298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FB7579" w14:paraId="084DD1C7" w14:textId="77777777">
        <w:tc>
          <w:tcPr>
            <w:tcW w:w="2694" w:type="dxa"/>
            <w:vAlign w:val="center"/>
          </w:tcPr>
          <w:p w:rsidRPr="009C54AE" w:rsidR="0085747A" w:rsidP="009C54AE" w:rsidRDefault="0085747A" w14:paraId="36A21A6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354F4" w14:paraId="03DB1F56" w14:textId="6BCC1E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Pr="009C54AE" w:rsidR="0085747A" w:rsidTr="00FB7579" w14:paraId="06D906B4" w14:textId="77777777">
        <w:tc>
          <w:tcPr>
            <w:tcW w:w="2694" w:type="dxa"/>
            <w:vAlign w:val="center"/>
          </w:tcPr>
          <w:p w:rsidRPr="009C54AE" w:rsidR="0085747A" w:rsidP="009C54AE" w:rsidRDefault="0085747A" w14:paraId="2C7587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33D17D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EE2E8C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09F04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2533AD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E0537B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761E5F36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3937AA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792BA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2F72D2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F8C1B1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F921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8A99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C405E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6BF9A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555CE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7E91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4FCED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18C1E4B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04B06" w14:paraId="06379EDF" w14:textId="56463F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396E4F" w14:paraId="1ED6750E" w14:textId="057007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396E4F" w14:paraId="24555BBA" w14:textId="5D625C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ACA6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F7DF04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D7775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AF251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D399C4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2D82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7B05635D" w14:textId="6BB9D0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F83B28" w:rsidRDefault="0085747A" w14:paraId="2115145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AC666B" w14:paraId="40B91655" w14:textId="1DA7518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666B">
        <w:rPr>
          <w:rFonts w:hint="eastAsia" w:ascii="Wingdings" w:hAnsi="Wingdings" w:eastAsia="Wingdings" w:cs="Wingdings"/>
          <w:b w:val="0"/>
          <w:szCs w:val="24"/>
        </w:rPr>
        <w:t>þ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179A897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E98FBE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P="00A06E19" w:rsidRDefault="00E22FBC" w14:paraId="5552E4C7" w14:textId="6CC782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DD5B94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:rsidR="00E960BB" w:rsidP="009C54AE" w:rsidRDefault="00E960BB" w14:paraId="681F8FB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DD94F2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76889534" w14:textId="77777777">
        <w:tc>
          <w:tcPr>
            <w:tcW w:w="9670" w:type="dxa"/>
          </w:tcPr>
          <w:p w:rsidRPr="009C54AE" w:rsidR="0085747A" w:rsidP="00A06E19" w:rsidRDefault="00204B06" w14:paraId="5CEC7670" w14:textId="3CEAC8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 w:rsidR="00DD5B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„Podstawy psychologii ogólnej”</w:t>
            </w:r>
          </w:p>
        </w:tc>
      </w:tr>
    </w:tbl>
    <w:p w:rsidR="00153C41" w:rsidP="009C54AE" w:rsidRDefault="00153C41" w14:paraId="70D0E9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19884BD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1CD26E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FD3736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DFF427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E31CA4" w:rsidTr="00E31CA4" w14:paraId="30FC04BE" w14:textId="77777777">
        <w:tc>
          <w:tcPr>
            <w:tcW w:w="845" w:type="dxa"/>
            <w:vAlign w:val="center"/>
          </w:tcPr>
          <w:p w:rsidRPr="009C54AE" w:rsidR="00E31CA4" w:rsidP="00E31CA4" w:rsidRDefault="00E31CA4" w14:paraId="44A56F0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Pr="00E31CA4" w:rsidR="00E31CA4" w:rsidP="00E31CA4" w:rsidRDefault="00E31CA4" w14:paraId="19A02D71" w14:textId="4C0C3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przybliżenie problemów i zadań współczesnej psychologii wychowania</w:t>
            </w:r>
          </w:p>
        </w:tc>
      </w:tr>
      <w:tr w:rsidRPr="009C54AE" w:rsidR="00E31CA4" w:rsidTr="00E31CA4" w14:paraId="618A262D" w14:textId="77777777">
        <w:tc>
          <w:tcPr>
            <w:tcW w:w="845" w:type="dxa"/>
            <w:vAlign w:val="center"/>
          </w:tcPr>
          <w:p w:rsidRPr="009C54AE" w:rsidR="00E31CA4" w:rsidP="00E31CA4" w:rsidRDefault="00E31CA4" w14:paraId="4F4ECBCF" w14:textId="2844F3A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Pr="00E31CA4" w:rsidR="00E31CA4" w:rsidP="00E31CA4" w:rsidRDefault="00E31CA4" w14:paraId="1CED956D" w14:textId="49FBE3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charakterystyka wychowania, rozumianego jako wspieranie osoby w rozwoju, w</w:t>
            </w:r>
            <w:r w:rsidR="00EE252C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różnych kontekstach społecznych i na poszczególnych etapach rozwoju</w:t>
            </w:r>
          </w:p>
        </w:tc>
      </w:tr>
      <w:tr w:rsidRPr="009C54AE" w:rsidR="00E31CA4" w:rsidTr="00E31CA4" w14:paraId="14E79B6E" w14:textId="77777777">
        <w:tc>
          <w:tcPr>
            <w:tcW w:w="845" w:type="dxa"/>
            <w:vAlign w:val="center"/>
          </w:tcPr>
          <w:p w:rsidRPr="009C54AE" w:rsidR="00E31CA4" w:rsidP="00E31CA4" w:rsidRDefault="00E31CA4" w14:paraId="0BE7734D" w14:textId="3C80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Pr="00E31CA4" w:rsidR="00E31CA4" w:rsidP="00E31CA4" w:rsidRDefault="00E31CA4" w14:paraId="493F1A7A" w14:textId="5F2CDA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przedstawienie różnych koncepcje i stylów wychowania, w sposób pozwalający na zidentyfikowanie ich praktycznych konsekwencji</w:t>
            </w:r>
          </w:p>
        </w:tc>
      </w:tr>
      <w:tr w:rsidRPr="009C54AE" w:rsidR="00E31CA4" w:rsidTr="00E31CA4" w14:paraId="618C46CC" w14:textId="77777777">
        <w:tc>
          <w:tcPr>
            <w:tcW w:w="845" w:type="dxa"/>
            <w:vAlign w:val="center"/>
          </w:tcPr>
          <w:p w:rsidRPr="009C54AE" w:rsidR="00E31CA4" w:rsidP="00E31CA4" w:rsidRDefault="00E31CA4" w14:paraId="02A611A5" w14:textId="424811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Pr="00E31CA4" w:rsidR="00E31CA4" w:rsidP="00E31CA4" w:rsidRDefault="00E31CA4" w14:paraId="37FF8B35" w14:textId="56CE2F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analizy psychologicznych podstaw wychowania, nauczania i rozwoju społecznego</w:t>
            </w:r>
          </w:p>
        </w:tc>
      </w:tr>
    </w:tbl>
    <w:p w:rsidRPr="009C54AE" w:rsidR="0085747A" w:rsidP="009C54AE" w:rsidRDefault="0085747A" w14:paraId="14428E0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84F457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F777D9" w:rsidP="00F777D9" w:rsidRDefault="00F777D9" w14:paraId="3E3C0EE1" w14:textId="4C4A112D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777D9" w:rsidP="009C54AE" w:rsidRDefault="00F777D9" w14:paraId="09B1CEB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0E6334" w14:paraId="1E188150" w14:textId="77777777">
        <w:tc>
          <w:tcPr>
            <w:tcW w:w="1679" w:type="dxa"/>
            <w:vAlign w:val="center"/>
          </w:tcPr>
          <w:p w:rsidRPr="009C54AE" w:rsidR="0085747A" w:rsidP="009C54AE" w:rsidRDefault="0085747A" w14:paraId="52925DF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542B94E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26FB9F3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0E6334" w14:paraId="4625C80D" w14:textId="77777777">
        <w:tc>
          <w:tcPr>
            <w:tcW w:w="1679" w:type="dxa"/>
          </w:tcPr>
          <w:p w:rsidRPr="009C54AE" w:rsidR="0085747A" w:rsidP="009C54AE" w:rsidRDefault="0085747A" w14:paraId="2D259C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C54AE" w:rsidR="0085747A" w:rsidP="00A06E19" w:rsidRDefault="0047474B" w14:paraId="16F57ED0" w14:textId="161806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współczesne teorie wychowania i oceni ich wartości aplikacyjne</w:t>
            </w:r>
          </w:p>
        </w:tc>
        <w:tc>
          <w:tcPr>
            <w:tcW w:w="1865" w:type="dxa"/>
          </w:tcPr>
          <w:p w:rsidRPr="000E6334" w:rsidR="000E6334" w:rsidP="000E6334" w:rsidRDefault="000E6334" w14:paraId="1B10F9D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0E6334" w:rsidRDefault="000E6334" w14:paraId="630EB43F" w14:textId="754CDF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0E6334" w14:paraId="73012544" w14:textId="77777777">
        <w:tc>
          <w:tcPr>
            <w:tcW w:w="1679" w:type="dxa"/>
          </w:tcPr>
          <w:p w:rsidRPr="009C54AE" w:rsidR="0085747A" w:rsidP="009C54AE" w:rsidRDefault="0085747A" w14:paraId="32787B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9C54AE" w:rsidR="0085747A" w:rsidP="00A06E19" w:rsidRDefault="000E6334" w14:paraId="5327DDF5" w14:textId="32BDE4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Opisze, oceni 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różnych koncepcje i stylów wychowania, w sposób pozwalający na zidentyfikowanie ich praktycznych konsekwencji</w:t>
            </w:r>
          </w:p>
        </w:tc>
        <w:tc>
          <w:tcPr>
            <w:tcW w:w="1865" w:type="dxa"/>
          </w:tcPr>
          <w:p w:rsidRPr="000E6334" w:rsidR="000E6334" w:rsidP="000E6334" w:rsidRDefault="000E6334" w14:paraId="0D95DE9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0E6334" w:rsidRDefault="000E6334" w14:paraId="3B7AD9C5" w14:textId="4987FF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0E6334" w14:paraId="467BFF11" w14:textId="77777777">
        <w:tc>
          <w:tcPr>
            <w:tcW w:w="1679" w:type="dxa"/>
          </w:tcPr>
          <w:p w:rsidRPr="009C54AE" w:rsidR="0085747A" w:rsidP="009C54AE" w:rsidRDefault="0085747A" w14:paraId="0DFFA595" w14:textId="2BFC63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1C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Pr="009C54AE" w:rsidR="0085747A" w:rsidP="00A06E19" w:rsidRDefault="000E6334" w14:paraId="237FEC9E" w14:textId="39E627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Oceni proces rozwoju dziecka, w aspekcie motorycznym, poznawczym, emocjonalnym i społecznym, z uwzględnieniem oddziaływań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wychowawczych</w:t>
            </w:r>
          </w:p>
        </w:tc>
        <w:tc>
          <w:tcPr>
            <w:tcW w:w="1865" w:type="dxa"/>
          </w:tcPr>
          <w:p w:rsidRPr="000E6334" w:rsidR="000E6334" w:rsidP="000E6334" w:rsidRDefault="000E6334" w14:paraId="6C10E6D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:rsidRPr="009C54AE" w:rsidR="0085747A" w:rsidP="000E6334" w:rsidRDefault="000E6334" w14:paraId="7DA538AB" w14:textId="5F7554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Pr="009C54AE" w:rsidR="00E31CA4" w:rsidTr="000E6334" w14:paraId="783EB40F" w14:textId="77777777">
        <w:tc>
          <w:tcPr>
            <w:tcW w:w="1679" w:type="dxa"/>
          </w:tcPr>
          <w:p w:rsidRPr="009C54AE" w:rsidR="00E31CA4" w:rsidP="009C54AE" w:rsidRDefault="000E6334" w14:paraId="63F1EACA" w14:textId="56F9E8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9C54AE" w:rsidR="00E31CA4" w:rsidP="00A06E19" w:rsidRDefault="000E6334" w14:paraId="52C93839" w14:textId="4D78B0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kulturę i media w aspekcie </w:t>
            </w:r>
            <w:r w:rsidR="00E135F0">
              <w:rPr>
                <w:rFonts w:ascii="Corbel" w:hAnsi="Corbel"/>
                <w:b w:val="0"/>
                <w:smallCaps w:val="0"/>
                <w:szCs w:val="24"/>
              </w:rPr>
              <w:t>odziaływań wychowawczych</w:t>
            </w:r>
          </w:p>
        </w:tc>
        <w:tc>
          <w:tcPr>
            <w:tcW w:w="1865" w:type="dxa"/>
          </w:tcPr>
          <w:p w:rsidRPr="000E6334" w:rsidR="000E6334" w:rsidP="000E6334" w:rsidRDefault="000E6334" w14:paraId="6C522EC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:rsidRPr="009C54AE" w:rsidR="00E31CA4" w:rsidP="000E6334" w:rsidRDefault="000E6334" w14:paraId="0C7ED1AE" w14:textId="27D88D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1DF50E4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D30E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81D895D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602B76D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04B06" w14:paraId="7C828928" w14:textId="77777777">
        <w:tc>
          <w:tcPr>
            <w:tcW w:w="9520" w:type="dxa"/>
          </w:tcPr>
          <w:p w:rsidRPr="00A06E19" w:rsidR="0085747A" w:rsidP="009C54AE" w:rsidRDefault="0085747A" w14:paraId="7E7C2AC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204B06" w:rsidTr="00204B06" w14:paraId="191B6F6E" w14:textId="77777777">
        <w:tc>
          <w:tcPr>
            <w:tcW w:w="9520" w:type="dxa"/>
          </w:tcPr>
          <w:p w:rsidRPr="00A06E19" w:rsidR="00204B06" w:rsidP="00204B06" w:rsidRDefault="00204B06" w14:paraId="36D4B473" w14:textId="7B09778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Style w:val="Pogrubienie"/>
                <w:rFonts w:ascii="Corbel" w:hAnsi="Corbel" w:cs="Arial"/>
                <w:b w:val="0"/>
                <w:bCs w:val="0"/>
                <w:sz w:val="24"/>
                <w:szCs w:val="24"/>
              </w:rPr>
              <w:t>Podstawowe problemy psychologii wychowania.</w:t>
            </w:r>
          </w:p>
        </w:tc>
      </w:tr>
      <w:tr w:rsidRPr="009C54AE" w:rsidR="00204B06" w:rsidTr="00204B06" w14:paraId="12AA6ECD" w14:textId="77777777">
        <w:tc>
          <w:tcPr>
            <w:tcW w:w="9520" w:type="dxa"/>
          </w:tcPr>
          <w:p w:rsidRPr="00A06E19" w:rsidR="00204B06" w:rsidP="00204B06" w:rsidRDefault="00204B06" w14:paraId="4C8E85A8" w14:textId="353C47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Wychowanie jako wspieranie osoby w rozwoju. Dojrzała osobowość jako cel wychowania. Rola wychowania na poszczególnych etapach rozwoju dzieci i młodzieży.</w:t>
            </w:r>
          </w:p>
        </w:tc>
      </w:tr>
      <w:tr w:rsidRPr="009C54AE" w:rsidR="00204B06" w:rsidTr="00204B06" w14:paraId="7AFEC081" w14:textId="77777777">
        <w:tc>
          <w:tcPr>
            <w:tcW w:w="9520" w:type="dxa"/>
          </w:tcPr>
          <w:p w:rsidRPr="00A06E19" w:rsidR="00204B06" w:rsidP="00204B06" w:rsidRDefault="00204B06" w14:paraId="2F69701C" w14:textId="64937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Koncepcje oraz style wychowania i ich praktyczne konsekwencje.</w:t>
            </w:r>
          </w:p>
        </w:tc>
      </w:tr>
      <w:tr w:rsidRPr="009C54AE" w:rsidR="00204B06" w:rsidTr="00204B06" w14:paraId="2370BEEA" w14:textId="77777777">
        <w:tc>
          <w:tcPr>
            <w:tcW w:w="9520" w:type="dxa"/>
          </w:tcPr>
          <w:p w:rsidRPr="00A06E19" w:rsidR="00204B06" w:rsidP="00204B06" w:rsidRDefault="00204B06" w14:paraId="61F8DE30" w14:textId="051680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Mechanizmy i techniki wychowawcze.</w:t>
            </w:r>
          </w:p>
        </w:tc>
      </w:tr>
      <w:tr w:rsidRPr="009C54AE" w:rsidR="00204B06" w:rsidTr="00204B06" w14:paraId="693970B8" w14:textId="77777777">
        <w:tc>
          <w:tcPr>
            <w:tcW w:w="9520" w:type="dxa"/>
          </w:tcPr>
          <w:p w:rsidRPr="00A06E19" w:rsidR="00204B06" w:rsidP="00204B06" w:rsidRDefault="00204B06" w14:paraId="3758EAEE" w14:textId="2BCE83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Style w:val="Pogrubienie"/>
                <w:rFonts w:ascii="Corbel" w:hAnsi="Corbel" w:cs="Arial"/>
                <w:b w:val="0"/>
                <w:bCs w:val="0"/>
                <w:sz w:val="24"/>
                <w:szCs w:val="24"/>
              </w:rPr>
              <w:t>Wychowawcze i antywychowawcze oddziaływanie mediów.</w:t>
            </w:r>
          </w:p>
        </w:tc>
      </w:tr>
      <w:tr w:rsidRPr="009C54AE" w:rsidR="00204B06" w:rsidTr="00204B06" w14:paraId="1161B7D3" w14:textId="77777777">
        <w:tc>
          <w:tcPr>
            <w:tcW w:w="9520" w:type="dxa"/>
          </w:tcPr>
          <w:p w:rsidRPr="00A06E19" w:rsidR="00204B06" w:rsidP="00204B06" w:rsidRDefault="00204B06" w14:paraId="5BA62EE4" w14:textId="2C8E0E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Stereotypy i uprzedzenia. Źródła uprzedzeń i ich przezwyciężanie.</w:t>
            </w:r>
          </w:p>
        </w:tc>
      </w:tr>
      <w:tr w:rsidRPr="009C54AE" w:rsidR="00204B06" w:rsidTr="00204B06" w14:paraId="6888914F" w14:textId="77777777">
        <w:tc>
          <w:tcPr>
            <w:tcW w:w="9520" w:type="dxa"/>
          </w:tcPr>
          <w:p w:rsidRPr="00A06E19" w:rsidR="00204B06" w:rsidP="00204B06" w:rsidRDefault="00204B06" w14:paraId="6081A44A" w14:textId="60C7C1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Przemoc w rodzinie, instytucjach edukacyjnych i opiekuńczo-wychowawczych: formy, uwarunkowania, profilaktyka.</w:t>
            </w:r>
          </w:p>
        </w:tc>
      </w:tr>
      <w:tr w:rsidRPr="009C54AE" w:rsidR="00204B06" w:rsidTr="00204B06" w14:paraId="343DD4C3" w14:textId="77777777">
        <w:tc>
          <w:tcPr>
            <w:tcW w:w="9520" w:type="dxa"/>
          </w:tcPr>
          <w:p w:rsidRPr="00A06E19" w:rsidR="00204B06" w:rsidP="00204B06" w:rsidRDefault="00204B06" w14:paraId="5A3B6927" w14:textId="6A4F36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Zachowania prospołeczne i ich uwarunkowania. Wychowanie do życzliwości.</w:t>
            </w:r>
          </w:p>
        </w:tc>
      </w:tr>
      <w:tr w:rsidRPr="009C54AE" w:rsidR="00204B06" w:rsidTr="00204B06" w14:paraId="0A5C6EBA" w14:textId="77777777">
        <w:tc>
          <w:tcPr>
            <w:tcW w:w="9520" w:type="dxa"/>
          </w:tcPr>
          <w:p w:rsidRPr="00A06E19" w:rsidR="00204B06" w:rsidP="00204B06" w:rsidRDefault="00204B06" w14:paraId="4317FD47" w14:textId="7BF85CE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Różnice indywidualne w rozwoju dzieci i młodzieży jako przesłanka dla zróżnicowania oddziaływań wychowawczych.</w:t>
            </w:r>
          </w:p>
        </w:tc>
      </w:tr>
    </w:tbl>
    <w:p w:rsidRPr="009C54AE" w:rsidR="0085747A" w:rsidP="009C54AE" w:rsidRDefault="0085747A" w14:paraId="1A2C090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66233D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206ACB9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04B06" w14:paraId="58DC8693" w14:textId="77777777">
        <w:tc>
          <w:tcPr>
            <w:tcW w:w="9520" w:type="dxa"/>
          </w:tcPr>
          <w:p w:rsidRPr="009C54AE" w:rsidR="0085747A" w:rsidP="009C54AE" w:rsidRDefault="0085747A" w14:paraId="3C10501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A06E19" w:rsidR="00204B06" w:rsidTr="00204B06" w14:paraId="31D393DA" w14:textId="77777777">
        <w:tc>
          <w:tcPr>
            <w:tcW w:w="9520" w:type="dxa"/>
          </w:tcPr>
          <w:p w:rsidRPr="00A06E19" w:rsidR="00204B06" w:rsidP="00204B06" w:rsidRDefault="00204B06" w14:paraId="1F238C8C" w14:textId="5EE277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/>
                <w:sz w:val="24"/>
                <w:szCs w:val="24"/>
              </w:rPr>
              <w:t>Style wychowania i ich konsekwencje w rozwoju dziecka.</w:t>
            </w:r>
          </w:p>
        </w:tc>
      </w:tr>
      <w:tr w:rsidRPr="00A06E19" w:rsidR="00204B06" w:rsidTr="00204B06" w14:paraId="3B263083" w14:textId="77777777">
        <w:tc>
          <w:tcPr>
            <w:tcW w:w="9520" w:type="dxa"/>
          </w:tcPr>
          <w:p w:rsidRPr="00A06E19" w:rsidR="00204B06" w:rsidP="00204B06" w:rsidRDefault="00204B06" w14:paraId="1CDBE67E" w14:textId="311646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Transmisja oddziaływań wychowawczych-mechanizmy i techniki wychowawcze.</w:t>
            </w:r>
          </w:p>
        </w:tc>
      </w:tr>
      <w:tr w:rsidRPr="00A06E19" w:rsidR="00204B06" w:rsidTr="00204B06" w14:paraId="3A3BB0C6" w14:textId="77777777">
        <w:tc>
          <w:tcPr>
            <w:tcW w:w="9520" w:type="dxa"/>
          </w:tcPr>
          <w:p w:rsidRPr="00A06E19" w:rsidR="00204B06" w:rsidP="00204B06" w:rsidRDefault="00204B06" w14:paraId="431FE908" w14:textId="3E8BF8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Komunikacja międzyludzka, zasady skutecznej komunikacji, zakłócenia w procesie komunikacji.</w:t>
            </w:r>
          </w:p>
        </w:tc>
      </w:tr>
      <w:tr w:rsidRPr="00A06E19" w:rsidR="00204B06" w:rsidTr="00204B06" w14:paraId="5AC07370" w14:textId="77777777">
        <w:tc>
          <w:tcPr>
            <w:tcW w:w="9520" w:type="dxa"/>
          </w:tcPr>
          <w:p w:rsidRPr="00A06E19" w:rsidR="00204B06" w:rsidP="00204B06" w:rsidRDefault="00204B06" w14:paraId="183F983F" w14:textId="1ACA76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6E19">
              <w:rPr>
                <w:rFonts w:ascii="Corbel" w:hAnsi="Corbel" w:cs="Arial"/>
                <w:sz w:val="24"/>
                <w:szCs w:val="24"/>
              </w:rPr>
              <w:t>Sytuacje konfliktowe w relacji dorosły-dziecko i sposoby ich rozwiązywania.</w:t>
            </w:r>
          </w:p>
        </w:tc>
      </w:tr>
      <w:tr w:rsidRPr="00A06E19" w:rsidR="00204B06" w:rsidTr="00204B06" w14:paraId="02282139" w14:textId="77777777">
        <w:tc>
          <w:tcPr>
            <w:tcW w:w="9520" w:type="dxa"/>
          </w:tcPr>
          <w:p w:rsidRPr="00A06E19" w:rsidR="00204B06" w:rsidP="00204B06" w:rsidRDefault="00204B06" w14:paraId="241985A0" w14:textId="6426C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Przeciwdziałanie agresji w szkole - program profilaktyczny.</w:t>
            </w:r>
          </w:p>
        </w:tc>
      </w:tr>
      <w:tr w:rsidRPr="00A06E19" w:rsidR="00204B06" w:rsidTr="00204B06" w14:paraId="082C3F48" w14:textId="77777777">
        <w:tc>
          <w:tcPr>
            <w:tcW w:w="9520" w:type="dxa"/>
          </w:tcPr>
          <w:p w:rsidRPr="00A06E19" w:rsidR="00204B06" w:rsidP="00204B06" w:rsidRDefault="00204B06" w14:paraId="588F2FDE" w14:textId="3F9997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 w:cs="Arial"/>
                <w:sz w:val="24"/>
                <w:szCs w:val="24"/>
              </w:rPr>
              <w:t>Różnice indywidualne w rozwoju dziecka a wychowanie – studia przypadku.</w:t>
            </w:r>
          </w:p>
        </w:tc>
      </w:tr>
    </w:tbl>
    <w:p w:rsidRPr="00A06E19" w:rsidR="0085747A" w:rsidP="009C54AE" w:rsidRDefault="0085747A" w14:paraId="1EF95FB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5FDABE4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923D7D" w14:paraId="58C954D5" w14:textId="5C02066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:rsidRPr="00A06E19" w:rsidR="00153C41" w:rsidP="009C54AE" w:rsidRDefault="00153C41" w14:paraId="3EC8610C" w14:textId="0EB927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A06E19">
        <w:rPr>
          <w:rFonts w:ascii="Corbel" w:hAnsi="Corbel"/>
          <w:b w:val="0"/>
          <w:smallCaps w:val="0"/>
          <w:szCs w:val="24"/>
        </w:rPr>
        <w:t>W</w:t>
      </w:r>
      <w:r w:rsidRPr="00A06E19" w:rsidR="0085747A">
        <w:rPr>
          <w:rFonts w:ascii="Corbel" w:hAnsi="Corbel"/>
          <w:b w:val="0"/>
          <w:smallCaps w:val="0"/>
          <w:szCs w:val="24"/>
        </w:rPr>
        <w:t>ykład</w:t>
      </w:r>
      <w:r w:rsidRPr="00A06E19">
        <w:rPr>
          <w:rFonts w:ascii="Corbel" w:hAnsi="Corbel"/>
          <w:b w:val="0"/>
          <w:smallCaps w:val="0"/>
          <w:szCs w:val="24"/>
        </w:rPr>
        <w:t>: wykład</w:t>
      </w:r>
      <w:r w:rsidRPr="00A06E19" w:rsidR="0085747A">
        <w:rPr>
          <w:rFonts w:ascii="Corbel" w:hAnsi="Corbel"/>
          <w:b w:val="0"/>
          <w:smallCaps w:val="0"/>
          <w:szCs w:val="24"/>
        </w:rPr>
        <w:t xml:space="preserve"> problemowy</w:t>
      </w:r>
      <w:r w:rsidRPr="00A06E19" w:rsidR="00923D7D">
        <w:rPr>
          <w:rFonts w:ascii="Corbel" w:hAnsi="Corbel"/>
          <w:b w:val="0"/>
          <w:smallCaps w:val="0"/>
          <w:szCs w:val="24"/>
        </w:rPr>
        <w:t xml:space="preserve">, </w:t>
      </w:r>
      <w:r w:rsidRPr="00A06E19" w:rsidR="0085747A">
        <w:rPr>
          <w:rFonts w:ascii="Corbel" w:hAnsi="Corbel"/>
          <w:b w:val="0"/>
          <w:smallCaps w:val="0"/>
          <w:szCs w:val="24"/>
        </w:rPr>
        <w:t>wykład z prezentacją multimedialną</w:t>
      </w:r>
      <w:r w:rsidRPr="00A06E19" w:rsidR="003E452E">
        <w:rPr>
          <w:rFonts w:ascii="Corbel" w:hAnsi="Corbel"/>
          <w:b w:val="0"/>
          <w:smallCaps w:val="0"/>
          <w:szCs w:val="24"/>
        </w:rPr>
        <w:t>.</w:t>
      </w:r>
    </w:p>
    <w:p w:rsidRPr="00153C41" w:rsidR="0085747A" w:rsidP="003E452E" w:rsidRDefault="00153C41" w14:paraId="3363EB13" w14:textId="546C807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A06E19">
        <w:rPr>
          <w:rFonts w:ascii="Corbel" w:hAnsi="Corbel"/>
          <w:b w:val="0"/>
          <w:smallCaps w:val="0"/>
          <w:szCs w:val="24"/>
        </w:rPr>
        <w:t xml:space="preserve">Ćwiczenia: </w:t>
      </w:r>
      <w:r w:rsidRPr="00A06E19" w:rsidR="003E452E">
        <w:rPr>
          <w:rFonts w:ascii="Corbel" w:hAnsi="Corbel"/>
          <w:b w:val="0"/>
          <w:smallCaps w:val="0"/>
          <w:szCs w:val="24"/>
        </w:rPr>
        <w:t>analiza i interpretacja tekstów źródłowych, praca w grupach, analiza przypadków, dyskusja</w:t>
      </w:r>
      <w:r w:rsidR="003E452E"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:rsidR="00E960BB" w:rsidP="009C54AE" w:rsidRDefault="00E960BB" w14:paraId="206F44A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7A8643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19BE1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09E5AF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6146A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23DAA46B" w14:textId="77777777">
        <w:tc>
          <w:tcPr>
            <w:tcW w:w="1985" w:type="dxa"/>
            <w:vAlign w:val="center"/>
          </w:tcPr>
          <w:p w:rsidRPr="009C54AE" w:rsidR="0085747A" w:rsidP="009C54AE" w:rsidRDefault="0071620A" w14:paraId="584E65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52956E2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49B05F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0E4FA9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212858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C05F44" w14:paraId="4936812C" w14:textId="77777777">
        <w:tc>
          <w:tcPr>
            <w:tcW w:w="1985" w:type="dxa"/>
          </w:tcPr>
          <w:p w:rsidRPr="009C54AE" w:rsidR="0085747A" w:rsidP="009C54AE" w:rsidRDefault="0085747A" w14:paraId="15E26C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EA7E56" w:rsidR="0085747A" w:rsidP="009C54AE" w:rsidRDefault="00EA7E56" w14:paraId="2A6447A3" w14:textId="0CEC04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9C54AE" w:rsidR="0085747A" w:rsidP="009C54AE" w:rsidRDefault="00EA7E56" w14:paraId="641D0ADC" w14:textId="033DB4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85747A" w:rsidTr="00C05F44" w14:paraId="12B2DCF3" w14:textId="77777777">
        <w:tc>
          <w:tcPr>
            <w:tcW w:w="1985" w:type="dxa"/>
          </w:tcPr>
          <w:p w:rsidRPr="009C54AE" w:rsidR="0085747A" w:rsidP="009C54AE" w:rsidRDefault="00EA7E56" w14:paraId="4B065A5D" w14:textId="0C7392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 w:rsidR="0085747A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Pr="00EA7E56" w:rsidR="0085747A" w:rsidP="009C54AE" w:rsidRDefault="00EA7E56" w14:paraId="4DC57268" w14:textId="453E41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9C54AE" w:rsidR="0085747A" w:rsidP="009C54AE" w:rsidRDefault="00EA7E56" w14:paraId="2AC2EAB5" w14:textId="47F6C5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204B06" w:rsidTr="00C05F44" w14:paraId="4CC592B4" w14:textId="77777777">
        <w:tc>
          <w:tcPr>
            <w:tcW w:w="1985" w:type="dxa"/>
          </w:tcPr>
          <w:p w:rsidRPr="009C54AE" w:rsidR="00204B06" w:rsidP="009C54AE" w:rsidRDefault="00EA7E56" w14:paraId="27CDF889" w14:textId="7426F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3E452E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528" w:type="dxa"/>
          </w:tcPr>
          <w:p w:rsidRPr="00EA7E56" w:rsidR="00204B06" w:rsidP="009C54AE" w:rsidRDefault="00EA7E56" w14:paraId="23C45DF6" w14:textId="78DC38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Pr="009C54AE" w:rsidR="00204B06" w:rsidP="009C54AE" w:rsidRDefault="00EA7E56" w14:paraId="3F557711" w14:textId="751400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0E6334" w:rsidTr="00C05F44" w14:paraId="7DD78E3E" w14:textId="77777777">
        <w:tc>
          <w:tcPr>
            <w:tcW w:w="1985" w:type="dxa"/>
          </w:tcPr>
          <w:p w:rsidR="000E6334" w:rsidP="009C54AE" w:rsidRDefault="00EA7E56" w14:paraId="0241AD02" w14:textId="117482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E6334" w:rsidR="000E6334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:rsidRPr="00EA7E56" w:rsidR="000E6334" w:rsidP="009C54AE" w:rsidRDefault="00EA7E56" w14:paraId="2C96CF3D" w14:textId="5F7802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praca pisemna, obserwacja </w:t>
            </w:r>
          </w:p>
        </w:tc>
        <w:tc>
          <w:tcPr>
            <w:tcW w:w="2126" w:type="dxa"/>
          </w:tcPr>
          <w:p w:rsidRPr="009C54AE" w:rsidR="000E6334" w:rsidP="009C54AE" w:rsidRDefault="00EA7E56" w14:paraId="309922C4" w14:textId="5546FD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72D31C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280421F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196C2A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56377353" w14:textId="77777777">
        <w:tc>
          <w:tcPr>
            <w:tcW w:w="9670" w:type="dxa"/>
          </w:tcPr>
          <w:p w:rsidRPr="000E6334" w:rsidR="000E6334" w:rsidP="000E6334" w:rsidRDefault="000E6334" w14:paraId="1F4DF51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:rsidRPr="009C54AE" w:rsidR="00923D7D" w:rsidP="000E6334" w:rsidRDefault="000E6334" w14:paraId="0BC19BFE" w14:textId="0CBF5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  <w:p w:rsidRPr="009C54AE" w:rsidR="0085747A" w:rsidP="009C54AE" w:rsidRDefault="0085747A" w14:paraId="1D8A1A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28501B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443BF7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61490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35A0B17" w14:paraId="77B997EC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FECD8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6320AD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35A0B17" w14:paraId="238C8168" w14:textId="77777777">
        <w:tc>
          <w:tcPr>
            <w:tcW w:w="4962" w:type="dxa"/>
            <w:tcMar/>
          </w:tcPr>
          <w:p w:rsidRPr="009C54AE" w:rsidR="0085747A" w:rsidP="009C1331" w:rsidRDefault="00C61DC5" w14:paraId="260626E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9C54AE" w:rsidRDefault="00396E4F" w14:paraId="550E602D" w14:textId="571543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Pr="009C54AE" w:rsidR="00C61DC5" w:rsidTr="435A0B17" w14:paraId="77A53845" w14:textId="77777777">
        <w:tc>
          <w:tcPr>
            <w:tcW w:w="4962" w:type="dxa"/>
            <w:tcMar/>
          </w:tcPr>
          <w:p w:rsidRPr="009C54AE" w:rsidR="00C61DC5" w:rsidP="009C54AE" w:rsidRDefault="00C61DC5" w14:paraId="604D2B3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0B7F3B1E" w14:textId="135836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5A0B17" w:rsidR="00C61DC5"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03156D" w14:paraId="2B0B9D7B" w14:textId="3B8E17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435A0B17" w14:paraId="0A63ADA4" w14:textId="77777777">
        <w:tc>
          <w:tcPr>
            <w:tcW w:w="4962" w:type="dxa"/>
            <w:tcMar/>
          </w:tcPr>
          <w:p w:rsidRPr="009C54AE" w:rsidR="0071620A" w:rsidP="009C54AE" w:rsidRDefault="00C61DC5" w14:paraId="186C9EF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A1A18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napisanie </w:t>
            </w:r>
            <w:r w:rsidRPr="009C54AE">
              <w:rPr>
                <w:rFonts w:ascii="Corbel" w:hAnsi="Corbel"/>
                <w:sz w:val="24"/>
                <w:szCs w:val="24"/>
              </w:rPr>
              <w:t>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396E4F" w14:paraId="7617CEC1" w14:textId="43E8A8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Pr="009C54AE" w:rsidR="0085747A" w:rsidTr="435A0B17" w14:paraId="4EB2411C" w14:textId="77777777">
        <w:tc>
          <w:tcPr>
            <w:tcW w:w="4962" w:type="dxa"/>
            <w:tcMar/>
          </w:tcPr>
          <w:p w:rsidRPr="009C54AE" w:rsidR="0085747A" w:rsidP="009C54AE" w:rsidRDefault="0085747A" w14:paraId="2D0912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03156D" w14:paraId="5025A185" w14:textId="0A6EB7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435A0B17" w14:paraId="538EEA6E" w14:textId="77777777">
        <w:tc>
          <w:tcPr>
            <w:tcW w:w="4962" w:type="dxa"/>
            <w:tcMar/>
          </w:tcPr>
          <w:p w:rsidRPr="009C54AE" w:rsidR="0085747A" w:rsidP="009C54AE" w:rsidRDefault="0085747A" w14:paraId="2778A8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204B06" w14:paraId="5AD90B2F" w14:textId="1AC6D7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2CC46E6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6CD3E1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AD3C0D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898B7D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03156D" w:rsidTr="0071620A" w14:paraId="3E54B9C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15D189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3156D" w:rsidR="0003156D" w:rsidP="0003156D" w:rsidRDefault="0003156D" w14:paraId="2294B79D" w14:textId="05F278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Pr="009C54AE" w:rsidR="0003156D" w:rsidTr="0071620A" w14:paraId="3699FAB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53680C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3156D" w:rsidR="0003156D" w:rsidP="0003156D" w:rsidRDefault="0003156D" w14:paraId="59C35B7F" w14:textId="41F33E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4C3427A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7E318F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E40FAD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7EB19E49" w14:textId="77777777">
        <w:trPr>
          <w:trHeight w:val="397"/>
        </w:trPr>
        <w:tc>
          <w:tcPr>
            <w:tcW w:w="7513" w:type="dxa"/>
          </w:tcPr>
          <w:p w:rsidR="003E452E" w:rsidP="00A06E19" w:rsidRDefault="0085747A" w14:paraId="4F1C3108" w14:textId="193F24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9C54AE" w:rsidR="00204B06" w:rsidP="00A06E19" w:rsidRDefault="003E452E" w14:paraId="0DE3FEC6" w14:textId="4371E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smallCaps w:val="0"/>
                <w:szCs w:val="24"/>
              </w:rPr>
              <w:t>Brzezińska, A.I. (20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  <w:r w:rsidRPr="003E452E">
              <w:rPr>
                <w:rFonts w:ascii="Corbel" w:hAnsi="Corbel"/>
                <w:b w:val="0"/>
                <w:smallCaps w:val="0"/>
                <w:szCs w:val="24"/>
              </w:rPr>
              <w:t>). Psychologiczne portrety człowieka. Praktyczna psychologia rozwojowa. Gdańsk: GWP.</w:t>
            </w:r>
          </w:p>
        </w:tc>
      </w:tr>
      <w:tr w:rsidRPr="009C54AE" w:rsidR="0085747A" w:rsidTr="0071620A" w14:paraId="7AE3E7FD" w14:textId="77777777">
        <w:trPr>
          <w:trHeight w:val="397"/>
        </w:trPr>
        <w:tc>
          <w:tcPr>
            <w:tcW w:w="7513" w:type="dxa"/>
          </w:tcPr>
          <w:p w:rsidR="00204B06" w:rsidP="00A06E19" w:rsidRDefault="0085747A" w14:paraId="1495C1B5" w14:textId="54900B4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06E19" w:rsidP="00A06E19" w:rsidRDefault="003E452E" w14:paraId="68FEF8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Faber, A., </w:t>
            </w:r>
            <w:proofErr w:type="spellStart"/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 (2001). Jak mówić, żeby dzieci nas słuchały. Jak słuchać, żeby dzieci do nas mówiły. Poznań: Wydawnictwo Media Rodzina.</w:t>
            </w:r>
          </w:p>
          <w:p w:rsidRPr="003E452E" w:rsidR="003E452E" w:rsidP="00A06E19" w:rsidRDefault="003E452E" w14:paraId="6CA26D36" w14:textId="1884AEF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 w szkole. Warszawa: Instytut Wydawniczy PAX.</w:t>
            </w:r>
          </w:p>
          <w:p w:rsidRPr="003E452E" w:rsidR="003E452E" w:rsidP="00A06E19" w:rsidRDefault="003E452E" w14:paraId="2E44AF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porażek. Warszawa: Instytut Wydawniczy PAX.</w:t>
            </w:r>
          </w:p>
          <w:p w:rsidRPr="00204B06" w:rsidR="003E452E" w:rsidP="00A06E19" w:rsidRDefault="003E452E" w14:paraId="7F1244BC" w14:textId="046129F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:rsidRPr="009C54AE" w:rsidR="0085747A" w:rsidP="009C54AE" w:rsidRDefault="0085747A" w14:paraId="1447D35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2828E6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59D3C2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3CB" w:rsidP="00C16ABF" w:rsidRDefault="006673CB" w14:paraId="5BD89E1E" w14:textId="77777777">
      <w:pPr>
        <w:spacing w:after="0" w:line="240" w:lineRule="auto"/>
      </w:pPr>
      <w:r>
        <w:separator/>
      </w:r>
    </w:p>
  </w:endnote>
  <w:endnote w:type="continuationSeparator" w:id="0">
    <w:p w:rsidR="006673CB" w:rsidP="00C16ABF" w:rsidRDefault="006673CB" w14:paraId="70C9F89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3CB" w:rsidP="00C16ABF" w:rsidRDefault="006673CB" w14:paraId="712E339B" w14:textId="77777777">
      <w:pPr>
        <w:spacing w:after="0" w:line="240" w:lineRule="auto"/>
      </w:pPr>
      <w:r>
        <w:separator/>
      </w:r>
    </w:p>
  </w:footnote>
  <w:footnote w:type="continuationSeparator" w:id="0">
    <w:p w:rsidR="006673CB" w:rsidP="00C16ABF" w:rsidRDefault="006673CB" w14:paraId="5BAAA92A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6D79C8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834A37"/>
    <w:multiLevelType w:val="hybridMultilevel"/>
    <w:tmpl w:val="843A0D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4AD"/>
    <w:rsid w:val="0003156D"/>
    <w:rsid w:val="00033E6F"/>
    <w:rsid w:val="00042A51"/>
    <w:rsid w:val="00042D2E"/>
    <w:rsid w:val="00044C82"/>
    <w:rsid w:val="00070ED6"/>
    <w:rsid w:val="000742DC"/>
    <w:rsid w:val="0008155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96D"/>
    <w:rsid w:val="000E6334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4B06"/>
    <w:rsid w:val="002144C0"/>
    <w:rsid w:val="0022223F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4F4"/>
    <w:rsid w:val="00346FE9"/>
    <w:rsid w:val="0034759A"/>
    <w:rsid w:val="00347BCF"/>
    <w:rsid w:val="003503F6"/>
    <w:rsid w:val="003530DD"/>
    <w:rsid w:val="00363F78"/>
    <w:rsid w:val="00396E4F"/>
    <w:rsid w:val="003A0A5B"/>
    <w:rsid w:val="003A1176"/>
    <w:rsid w:val="003C0BAE"/>
    <w:rsid w:val="003D18A9"/>
    <w:rsid w:val="003D6CE2"/>
    <w:rsid w:val="003E1941"/>
    <w:rsid w:val="003E2FE6"/>
    <w:rsid w:val="003E452E"/>
    <w:rsid w:val="003E49D5"/>
    <w:rsid w:val="003F38C0"/>
    <w:rsid w:val="00414E3C"/>
    <w:rsid w:val="0042244A"/>
    <w:rsid w:val="004246FF"/>
    <w:rsid w:val="0042745A"/>
    <w:rsid w:val="00431D5C"/>
    <w:rsid w:val="004362C6"/>
    <w:rsid w:val="00437FA2"/>
    <w:rsid w:val="00445970"/>
    <w:rsid w:val="00454C69"/>
    <w:rsid w:val="0045729E"/>
    <w:rsid w:val="00461EFC"/>
    <w:rsid w:val="004652C2"/>
    <w:rsid w:val="004706D1"/>
    <w:rsid w:val="00471326"/>
    <w:rsid w:val="0047474B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5DD"/>
    <w:rsid w:val="0050496F"/>
    <w:rsid w:val="00513B6F"/>
    <w:rsid w:val="00517C63"/>
    <w:rsid w:val="00526C94"/>
    <w:rsid w:val="00532CAD"/>
    <w:rsid w:val="005363C4"/>
    <w:rsid w:val="00536BDE"/>
    <w:rsid w:val="00543ACC"/>
    <w:rsid w:val="0056696D"/>
    <w:rsid w:val="00573EF9"/>
    <w:rsid w:val="00593A44"/>
    <w:rsid w:val="0059484D"/>
    <w:rsid w:val="005A0855"/>
    <w:rsid w:val="005A3196"/>
    <w:rsid w:val="005C080F"/>
    <w:rsid w:val="005C55E5"/>
    <w:rsid w:val="005C696A"/>
    <w:rsid w:val="005E1501"/>
    <w:rsid w:val="005E6E85"/>
    <w:rsid w:val="005F31D2"/>
    <w:rsid w:val="00604F00"/>
    <w:rsid w:val="0061029B"/>
    <w:rsid w:val="00617230"/>
    <w:rsid w:val="00621CE1"/>
    <w:rsid w:val="00627FC9"/>
    <w:rsid w:val="00647FA8"/>
    <w:rsid w:val="00650C5F"/>
    <w:rsid w:val="00654934"/>
    <w:rsid w:val="006620D9"/>
    <w:rsid w:val="006673CB"/>
    <w:rsid w:val="00671958"/>
    <w:rsid w:val="00675843"/>
    <w:rsid w:val="00696477"/>
    <w:rsid w:val="006D050F"/>
    <w:rsid w:val="006D6139"/>
    <w:rsid w:val="006E30BE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56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298E"/>
    <w:rsid w:val="009E3B41"/>
    <w:rsid w:val="009F3C5C"/>
    <w:rsid w:val="009F4610"/>
    <w:rsid w:val="00A00ECC"/>
    <w:rsid w:val="00A06E1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666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13E0"/>
    <w:rsid w:val="00BF2C41"/>
    <w:rsid w:val="00BF66A6"/>
    <w:rsid w:val="00C058B4"/>
    <w:rsid w:val="00C05F44"/>
    <w:rsid w:val="00C131B5"/>
    <w:rsid w:val="00C16ABF"/>
    <w:rsid w:val="00C170AE"/>
    <w:rsid w:val="00C256E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4313"/>
    <w:rsid w:val="00CC65C4"/>
    <w:rsid w:val="00CD6897"/>
    <w:rsid w:val="00CE1A6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2A4"/>
    <w:rsid w:val="00D709C8"/>
    <w:rsid w:val="00D74119"/>
    <w:rsid w:val="00D8075B"/>
    <w:rsid w:val="00D8678B"/>
    <w:rsid w:val="00DA2114"/>
    <w:rsid w:val="00DD5B94"/>
    <w:rsid w:val="00DE09C0"/>
    <w:rsid w:val="00DE4A14"/>
    <w:rsid w:val="00DF320D"/>
    <w:rsid w:val="00DF71C8"/>
    <w:rsid w:val="00E129B8"/>
    <w:rsid w:val="00E135F0"/>
    <w:rsid w:val="00E21E7D"/>
    <w:rsid w:val="00E22FBC"/>
    <w:rsid w:val="00E24BF5"/>
    <w:rsid w:val="00E25338"/>
    <w:rsid w:val="00E31CA4"/>
    <w:rsid w:val="00E51E44"/>
    <w:rsid w:val="00E63348"/>
    <w:rsid w:val="00E77E88"/>
    <w:rsid w:val="00E8107D"/>
    <w:rsid w:val="00E960BB"/>
    <w:rsid w:val="00EA2074"/>
    <w:rsid w:val="00EA4832"/>
    <w:rsid w:val="00EA4E9D"/>
    <w:rsid w:val="00EA7E56"/>
    <w:rsid w:val="00EC4899"/>
    <w:rsid w:val="00ED03AB"/>
    <w:rsid w:val="00ED32D2"/>
    <w:rsid w:val="00EE252C"/>
    <w:rsid w:val="00EE32DE"/>
    <w:rsid w:val="00EE5457"/>
    <w:rsid w:val="00F070AB"/>
    <w:rsid w:val="00F17567"/>
    <w:rsid w:val="00F27A7B"/>
    <w:rsid w:val="00F526AF"/>
    <w:rsid w:val="00F617C3"/>
    <w:rsid w:val="00F7066B"/>
    <w:rsid w:val="00F777D9"/>
    <w:rsid w:val="00F83B28"/>
    <w:rsid w:val="00FA46E5"/>
    <w:rsid w:val="00FB6400"/>
    <w:rsid w:val="00FB7579"/>
    <w:rsid w:val="00FB7DBA"/>
    <w:rsid w:val="00FC1C25"/>
    <w:rsid w:val="00FC3F45"/>
    <w:rsid w:val="00FD503F"/>
    <w:rsid w:val="00FD7589"/>
    <w:rsid w:val="00FF016A"/>
    <w:rsid w:val="00FF1401"/>
    <w:rsid w:val="00FF5E7D"/>
    <w:rsid w:val="435A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E625"/>
  <w15:docId w15:val="{9C7F17E4-CA80-45F3-B09D-3B26409373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04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33F423-BD18-4799-A93A-54EC4E445B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1F8B44-B57C-41F4-AC25-FE2F6BBC35A5}"/>
</file>

<file path=customXml/itemProps3.xml><?xml version="1.0" encoding="utf-8"?>
<ds:datastoreItem xmlns:ds="http://schemas.openxmlformats.org/officeDocument/2006/customXml" ds:itemID="{D0B6CC15-4A00-4922-AFD6-4945E354C447}"/>
</file>

<file path=customXml/itemProps4.xml><?xml version="1.0" encoding="utf-8"?>
<ds:datastoreItem xmlns:ds="http://schemas.openxmlformats.org/officeDocument/2006/customXml" ds:itemID="{2F6AD26B-00EB-4221-8471-7F43C41AFD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15</cp:revision>
  <cp:lastPrinted>2019-02-06T12:12:00Z</cp:lastPrinted>
  <dcterms:created xsi:type="dcterms:W3CDTF">2019-10-24T04:00:00Z</dcterms:created>
  <dcterms:modified xsi:type="dcterms:W3CDTF">2026-03-13T01:17:52Z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